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3C6ED78E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205045">
        <w:rPr>
          <w:rFonts w:cs="Arial"/>
          <w:b/>
          <w:color w:val="2F5496" w:themeColor="accent5" w:themeShade="BF"/>
          <w:sz w:val="36"/>
          <w:szCs w:val="32"/>
        </w:rPr>
        <w:t>Guia XML - Mensagem CC438A v1.2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47F4F546" w14:textId="4555DB27" w:rsidR="00767C7B" w:rsidRDefault="00EF08C8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EF08C8">
        <w:rPr>
          <w:rFonts w:cs="Arial"/>
          <w:b/>
          <w:color w:val="2F5496" w:themeColor="accent5" w:themeShade="BF"/>
          <w:sz w:val="28"/>
          <w:szCs w:val="24"/>
        </w:rPr>
        <w:t>Falta de entrega de documentos - Audição prévia</w:t>
      </w:r>
    </w:p>
    <w:p w14:paraId="6FDB6307" w14:textId="77777777" w:rsidR="00767C7B" w:rsidRDefault="00767C7B" w:rsidP="007A4B9F">
      <w:pPr>
        <w:ind w:left="3969"/>
        <w:rPr>
          <w:noProof/>
          <w:lang w:eastAsia="pt-PT"/>
        </w:rPr>
      </w:pPr>
    </w:p>
    <w:p w14:paraId="27CE207B" w14:textId="0F0B9773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EE550B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EE550B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EE550B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EE550B" w:rsidRPr="00EE550B">
        <w:rPr>
          <w:rFonts w:cs="Arial"/>
          <w:color w:val="2F5496" w:themeColor="accent5" w:themeShade="BF"/>
          <w:sz w:val="36"/>
          <w:szCs w:val="40"/>
        </w:rPr>
        <w:t>01-09-2024</w:t>
      </w:r>
      <w:r w:rsidRPr="00EE550B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7E4FBB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EB1D1A1" w:rsidR="006A2AFC" w:rsidRDefault="007E4FBB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8D26EB">
              <w:t>1.2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0CB6790A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2E311E33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2E311E33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2E311E33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0143B6BC" w:rsidR="00CE079E" w:rsidRPr="004176AD" w:rsidRDefault="00DC2E71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0614BF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0614BF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2E311E33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6A0C5A9B" w:rsidR="00CE079E" w:rsidRPr="004176AD" w:rsidRDefault="00374F95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1DE66E09" w:rsidR="00CE079E" w:rsidRPr="004176AD" w:rsidRDefault="000614BF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02E26BA" w14:textId="0D9B2952" w:rsidR="00374F95" w:rsidRPr="00374F95" w:rsidRDefault="00374F95" w:rsidP="00374F95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74F95">
              <w:rPr>
                <w:rFonts w:cs="Arial"/>
                <w:color w:val="000000" w:themeColor="text1"/>
                <w:sz w:val="18"/>
              </w:rPr>
              <w:t>Alterações realizadas à descrição do ED no 'GRUPOS E DADOS':</w:t>
            </w:r>
          </w:p>
          <w:p w14:paraId="65909C8A" w14:textId="61DD7214" w:rsidR="00374F95" w:rsidRPr="00374F95" w:rsidRDefault="2E311E33" w:rsidP="2E311E3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2E311E33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374F95" w:rsidRPr="2E311E33">
              <w:rPr>
                <w:rFonts w:cs="Arial"/>
                <w:color w:val="000000" w:themeColor="text1"/>
                <w:sz w:val="18"/>
                <w:szCs w:val="18"/>
              </w:rPr>
              <w:t>'Detalhes do Aviso' para 'Detalhes do aviso'</w:t>
            </w:r>
            <w:r w:rsidR="0F5D3B40" w:rsidRPr="2E311E33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77D23458" w14:textId="77777777" w:rsidR="00374F95" w:rsidRPr="00374F95" w:rsidRDefault="00374F95" w:rsidP="00374F95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562F087B" w14:textId="77777777" w:rsidR="00374F95" w:rsidRPr="00374F95" w:rsidRDefault="00374F95" w:rsidP="00374F95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74F95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3541E1D8" w14:textId="28AB7963" w:rsidR="00CE079E" w:rsidRPr="004176AD" w:rsidRDefault="2E311E33" w:rsidP="2E311E3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2E311E33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374F95" w:rsidRPr="2E311E33">
              <w:rPr>
                <w:rFonts w:cs="Arial"/>
                <w:color w:val="000000" w:themeColor="text1"/>
                <w:sz w:val="18"/>
                <w:szCs w:val="18"/>
              </w:rPr>
              <w:t>ED 17 10 000 000 - Estância aduaneira de supervisão/controlo: de O para C.</w:t>
            </w:r>
          </w:p>
        </w:tc>
      </w:tr>
      <w:tr w:rsidR="00CE079E" w:rsidRPr="004176AD" w14:paraId="0C9B4901" w14:textId="77777777" w:rsidTr="2E311E33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6A2328D9" w:rsidR="00CE079E" w:rsidRPr="004176AD" w:rsidRDefault="00EF08C8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8D26EB">
              <w:rPr>
                <w:rFonts w:cs="Arial"/>
                <w:bCs/>
                <w:color w:val="000000" w:themeColor="text1"/>
                <w:szCs w:val="18"/>
              </w:rPr>
              <w:t>1.2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213EE308" w:rsidR="00CE079E" w:rsidRPr="004176AD" w:rsidRDefault="008D26EB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01/09/2024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F060D84" w14:textId="77777777" w:rsidR="00CE079E" w:rsidRPr="008D26EB" w:rsidRDefault="00EF08C8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8D26EB">
              <w:rPr>
                <w:rFonts w:cs="Arial"/>
                <w:color w:val="000000" w:themeColor="text1"/>
                <w:sz w:val="18"/>
              </w:rPr>
              <w:t>Alteração no nome da mensagem.</w:t>
            </w:r>
          </w:p>
          <w:p w14:paraId="5503C4A1" w14:textId="7DA5BC4E" w:rsidR="00EF08C8" w:rsidRPr="004176AD" w:rsidRDefault="00EF08C8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8D26EB">
              <w:rPr>
                <w:rFonts w:cs="Arial"/>
                <w:color w:val="000000" w:themeColor="text1"/>
                <w:sz w:val="18"/>
              </w:rPr>
              <w:t>Inclusão do elemento de dados ‘Audição prévia’.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68CA654F" w:rsidR="00CE079E" w:rsidRDefault="005E2044" w:rsidP="005E2044">
      <w:pPr>
        <w:tabs>
          <w:tab w:val="left" w:pos="5480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D052E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544C4C1A" w14:textId="3A262A01" w:rsidR="00FB61AB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75588109" w:history="1">
            <w:r w:rsidR="00FB61AB" w:rsidRPr="00DA25E5">
              <w:rPr>
                <w:rStyle w:val="Hiperligao"/>
                <w:noProof/>
              </w:rPr>
              <w:t>1.</w:t>
            </w:r>
            <w:r w:rsidR="00FB61A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eastAsia="pt-PT"/>
                <w14:ligatures w14:val="standardContextual"/>
              </w:rPr>
              <w:tab/>
            </w:r>
            <w:r w:rsidR="00FB61AB" w:rsidRPr="00DA25E5">
              <w:rPr>
                <w:rStyle w:val="Hiperligao"/>
                <w:noProof/>
              </w:rPr>
              <w:t xml:space="preserve">CC438A - </w:t>
            </w:r>
            <w:r w:rsidR="00FB61AB" w:rsidRPr="00DA25E5">
              <w:rPr>
                <w:rStyle w:val="Hiperligao"/>
                <w:noProof/>
                <w:highlight w:val="yellow"/>
              </w:rPr>
              <w:t>Falta de entrega de documentos - Audição prévia –</w:t>
            </w:r>
            <w:r w:rsidR="00FB61AB" w:rsidRPr="00DA25E5">
              <w:rPr>
                <w:rStyle w:val="Hiperligao"/>
                <w:noProof/>
              </w:rPr>
              <w:t xml:space="preserve"> Mapeamento da Mensagem da </w:t>
            </w:r>
            <w:r w:rsidR="00FB61AB" w:rsidRPr="00DA25E5">
              <w:rPr>
                <w:rStyle w:val="Hiperligao"/>
                <w:noProof/>
                <w:highlight w:val="yellow"/>
              </w:rPr>
              <w:t>falta de entrega de documentos - Audição prévia</w:t>
            </w:r>
            <w:r w:rsidR="00FB61AB">
              <w:rPr>
                <w:noProof/>
                <w:webHidden/>
              </w:rPr>
              <w:tab/>
            </w:r>
            <w:r w:rsidR="00FB61AB">
              <w:rPr>
                <w:noProof/>
                <w:webHidden/>
              </w:rPr>
              <w:fldChar w:fldCharType="begin"/>
            </w:r>
            <w:r w:rsidR="00FB61AB">
              <w:rPr>
                <w:noProof/>
                <w:webHidden/>
              </w:rPr>
              <w:instrText xml:space="preserve"> PAGEREF _Toc175588109 \h </w:instrText>
            </w:r>
            <w:r w:rsidR="00FB61AB">
              <w:rPr>
                <w:noProof/>
                <w:webHidden/>
              </w:rPr>
            </w:r>
            <w:r w:rsidR="00FB61AB">
              <w:rPr>
                <w:noProof/>
                <w:webHidden/>
              </w:rPr>
              <w:fldChar w:fldCharType="separate"/>
            </w:r>
            <w:r w:rsidR="00FB61AB">
              <w:rPr>
                <w:noProof/>
                <w:webHidden/>
              </w:rPr>
              <w:t>4</w:t>
            </w:r>
            <w:r w:rsidR="00FB61AB">
              <w:rPr>
                <w:noProof/>
                <w:webHidden/>
              </w:rPr>
              <w:fldChar w:fldCharType="end"/>
            </w:r>
          </w:hyperlink>
        </w:p>
        <w:p w14:paraId="0E105A3D" w14:textId="3912D591" w:rsidR="00FB61AB" w:rsidRDefault="00FB61AB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pt-PT"/>
              <w14:ligatures w14:val="standardContextual"/>
            </w:rPr>
          </w:pPr>
          <w:hyperlink w:anchor="_Toc175588110" w:history="1">
            <w:r w:rsidRPr="00DA25E5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eastAsia="pt-PT"/>
                <w14:ligatures w14:val="standardContextual"/>
              </w:rPr>
              <w:tab/>
            </w:r>
            <w:r w:rsidRPr="00DA25E5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_Toc175588110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24629301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00AEB649" w14:textId="77777777" w:rsidR="00010ACE" w:rsidRDefault="00010ACE" w:rsidP="00010ACE">
      <w:pPr>
        <w:rPr>
          <w:sz w:val="28"/>
          <w:szCs w:val="28"/>
          <w:u w:val="single"/>
        </w:rPr>
      </w:pPr>
    </w:p>
    <w:p w14:paraId="0E845BED" w14:textId="51FA0C17" w:rsidR="00010ACE" w:rsidRPr="00CE16A4" w:rsidRDefault="00010ACE" w:rsidP="00010ACE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050DF79B" w14:textId="525498C1" w:rsidR="00FB61AB" w:rsidRDefault="00010ACE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2"/>
          <w:szCs w:val="22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75588115" w:history="1">
        <w:r w:rsidR="00FB61AB" w:rsidRPr="00A0083D">
          <w:rPr>
            <w:rStyle w:val="Hiperligao"/>
            <w:noProof/>
          </w:rPr>
          <w:t>Tabela 1 – elementos de dados da mensagem cc438a</w:t>
        </w:r>
        <w:r w:rsidR="00FB61AB">
          <w:rPr>
            <w:noProof/>
            <w:webHidden/>
          </w:rPr>
          <w:tab/>
        </w:r>
        <w:r w:rsidR="00FB61AB">
          <w:rPr>
            <w:noProof/>
            <w:webHidden/>
          </w:rPr>
          <w:fldChar w:fldCharType="begin"/>
        </w:r>
        <w:r w:rsidR="00FB61AB">
          <w:rPr>
            <w:noProof/>
            <w:webHidden/>
          </w:rPr>
          <w:instrText xml:space="preserve"> PAGEREF _Toc175588115 \h </w:instrText>
        </w:r>
        <w:r w:rsidR="00FB61AB">
          <w:rPr>
            <w:noProof/>
            <w:webHidden/>
          </w:rPr>
        </w:r>
        <w:r w:rsidR="00FB61AB">
          <w:rPr>
            <w:noProof/>
            <w:webHidden/>
          </w:rPr>
          <w:fldChar w:fldCharType="separate"/>
        </w:r>
        <w:r w:rsidR="00FB61AB">
          <w:rPr>
            <w:noProof/>
            <w:webHidden/>
          </w:rPr>
          <w:t>5</w:t>
        </w:r>
        <w:r w:rsidR="00FB61AB">
          <w:rPr>
            <w:noProof/>
            <w:webHidden/>
          </w:rPr>
          <w:fldChar w:fldCharType="end"/>
        </w:r>
      </w:hyperlink>
    </w:p>
    <w:p w14:paraId="261322E4" w14:textId="03E0A1E5" w:rsidR="00701B37" w:rsidRPr="00010ACE" w:rsidRDefault="00010ACE" w:rsidP="00010ACE">
      <w:r>
        <w:rPr>
          <w:b/>
          <w:bCs/>
          <w:smallCaps/>
          <w:noProof/>
          <w:lang w:val="en-US"/>
        </w:rPr>
        <w:fldChar w:fldCharType="end"/>
      </w:r>
    </w:p>
    <w:p w14:paraId="371886A8" w14:textId="77777777" w:rsidR="00701B37" w:rsidRPr="00010ACE" w:rsidRDefault="00701B37" w:rsidP="00701B37"/>
    <w:p w14:paraId="0288C831" w14:textId="79EA930E" w:rsidR="00701B37" w:rsidRPr="00010ACE" w:rsidRDefault="00701B37" w:rsidP="00701B37">
      <w:pPr>
        <w:sectPr w:rsidR="00701B37" w:rsidRPr="00010ACE" w:rsidSect="00D052E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0BB6B06C" w14:textId="7EBFB10D" w:rsidR="00AC2767" w:rsidRDefault="00AC2767" w:rsidP="00AC2767">
      <w:pPr>
        <w:pStyle w:val="Ttulo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2726"/>
      <w:bookmarkStart w:id="3" w:name="_Toc175588109"/>
      <w:r>
        <w:lastRenderedPageBreak/>
        <w:t xml:space="preserve">CC438A - </w:t>
      </w:r>
      <w:r w:rsidR="00914EFB" w:rsidRPr="00FB61AB">
        <w:t xml:space="preserve">Falta de entrega de documentos - Audição prévia </w:t>
      </w:r>
      <w:r w:rsidRPr="00FB61AB">
        <w:t xml:space="preserve">– Mapeamento da Mensagem </w:t>
      </w:r>
      <w:bookmarkEnd w:id="0"/>
      <w:r w:rsidRPr="00FB61AB">
        <w:t>d</w:t>
      </w:r>
      <w:r w:rsidR="00CD27F0" w:rsidRPr="00FB61AB">
        <w:t>a falta de entrega de documentos - Audição prévia</w:t>
      </w:r>
      <w:bookmarkEnd w:id="3"/>
      <w:r>
        <w:t xml:space="preserve"> </w:t>
      </w:r>
      <w:bookmarkEnd w:id="1"/>
      <w:bookmarkEnd w:id="2"/>
    </w:p>
    <w:p w14:paraId="50B44BD0" w14:textId="77777777" w:rsidR="00497C18" w:rsidRDefault="00497C18" w:rsidP="00497C18"/>
    <w:p w14:paraId="44A3B896" w14:textId="77777777" w:rsidR="00F90C8F" w:rsidRDefault="00F90C8F" w:rsidP="00F90C8F">
      <w:r>
        <w:t>Mensagem enviada para o Operador para relembrar da necessidade de envio para a AT o(s) documento(s) de suporte solicitado(s):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3948"/>
        <w:gridCol w:w="638"/>
        <w:gridCol w:w="808"/>
        <w:gridCol w:w="2986"/>
        <w:gridCol w:w="2926"/>
        <w:gridCol w:w="433"/>
      </w:tblGrid>
      <w:tr w:rsidR="000E00D5" w:rsidRPr="0079635E" w14:paraId="7782E974" w14:textId="77777777" w:rsidTr="00010ACE">
        <w:trPr>
          <w:trHeight w:val="709"/>
          <w:tblHeader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A7FC493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2A52A39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9635E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551990F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9635E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669B1D0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9635E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FD7387B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9635E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E9E77D7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9635E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0682C93" w14:textId="77777777" w:rsidR="000E00D5" w:rsidRPr="0079635E" w:rsidRDefault="000E00D5" w:rsidP="005354AA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9635E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0E00D5" w14:paraId="35338C99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2F01D" w14:textId="77777777" w:rsidR="000E00D5" w:rsidRDefault="000E00D5" w:rsidP="005354AA">
            <w:pPr>
              <w:rPr>
                <w:b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0274CE" w14:textId="77777777" w:rsidR="000E00D5" w:rsidRDefault="000E00D5" w:rsidP="005354AA">
            <w:r>
              <w:rPr>
                <w:b/>
                <w:bCs/>
                <w:snapToGrid w:val="0"/>
                <w:color w:val="0000FF"/>
              </w:rPr>
              <w:t>CC438A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47EECF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A14B3A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FA33F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&lt;CC438A&gt;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B6840C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4AA3C" w14:textId="77777777" w:rsidR="000E00D5" w:rsidRDefault="000E00D5" w:rsidP="005354AA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0E00D5" w14:paraId="04A6BB1E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A5AA64" w14:textId="77777777" w:rsidR="000E00D5" w:rsidRDefault="000E00D5" w:rsidP="005354AA"/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68BE2" w14:textId="77777777" w:rsidR="000E00D5" w:rsidRDefault="000E00D5" w:rsidP="005354AA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11081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2EF92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D6B30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45DE49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6D8C29" w14:textId="77777777" w:rsidR="000E00D5" w:rsidRDefault="000E00D5" w:rsidP="005354A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E00D5" w14:paraId="3B54E012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268C" w14:textId="77777777" w:rsidR="000E00D5" w:rsidRDefault="000E00D5" w:rsidP="005354AA"/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88A0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2BB4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8077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3A9C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435F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5F0A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36EB9AD2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D96C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D7A2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1BB2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5E33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7889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E779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06A5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7A2E1377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2A95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43C4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5B10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831B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6246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EB80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5FB3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2D34B9D2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BA55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43B2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BDF5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45FB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9031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71C2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DDAB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633DFC7B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78D1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C75C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01AC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D0AC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F7E6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3334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4D72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2E93B7A4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F471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7342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8D83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8898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1D49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7334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6B21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26CD932F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8E292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18ECA2" w14:textId="77777777" w:rsidR="000E00D5" w:rsidRDefault="000E00D5" w:rsidP="005354AA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3AC46B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8DEDE0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EB7C46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B515D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D1EA6" w14:textId="77777777" w:rsidR="000E00D5" w:rsidRDefault="000E00D5" w:rsidP="005354A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E00D5" w14:paraId="059168AC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337D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BD7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113F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6512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2C72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124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DFBF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076A7AB2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507F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F2F4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33CF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7CBF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6395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2DCF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4080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33159034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AC73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6A94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8F73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06E5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4A0C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7372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A205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7E6BF94A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9F46E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2FC1F" w14:textId="77777777" w:rsidR="000E00D5" w:rsidRPr="0079635E" w:rsidRDefault="000E00D5" w:rsidP="005354AA">
            <w:r w:rsidRPr="0079635E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79635E"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FF1B23" w14:textId="77777777" w:rsidR="000E00D5" w:rsidRDefault="000E00D5" w:rsidP="005354AA">
            <w:pPr>
              <w:jc w:val="center"/>
            </w:pPr>
            <w:r w:rsidRPr="00E45F1D">
              <w:rPr>
                <w:snapToGrid w:val="0"/>
                <w:color w:val="0000FF"/>
              </w:rPr>
              <w:t xml:space="preserve">C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C0DA84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BDAC2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43864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42E2B" w14:textId="77777777" w:rsidR="000E00D5" w:rsidRDefault="000E00D5" w:rsidP="005354A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E00D5" w14:paraId="78C027D3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8BA4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BA84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2CAE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0B4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CAA5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134E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5861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7C7CC8FA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4B865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E2F1E7" w14:textId="77777777" w:rsidR="000E00D5" w:rsidRDefault="000E00D5" w:rsidP="005354AA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70475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2D8AB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DEDBA1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CA294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5E19A" w14:textId="77777777" w:rsidR="000E00D5" w:rsidRDefault="000E00D5" w:rsidP="005354A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E00D5" w14:paraId="74BF4583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1E92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13 05 016 000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BBB5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BB1D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0F64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5096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5B7D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B1D0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7E757A27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A155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25B4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2C7B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2619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8EDB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587A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0FF8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3770D51A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C1AEF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22AE6" w14:textId="77777777" w:rsidR="000E00D5" w:rsidRDefault="000E00D5" w:rsidP="005354AA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49EEE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20772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A48B56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8243CC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FD5FB" w14:textId="77777777" w:rsidR="000E00D5" w:rsidRDefault="000E00D5" w:rsidP="005354AA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E00D5" w14:paraId="310333E6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14E4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75DA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EBF5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05F2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FCFD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5B37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16A2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E00D5" w14:paraId="61007CD2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B95F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61E7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C670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A9A0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518A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310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2DD0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E00D5" w14:paraId="2D107D1F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7295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A65B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BDEF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619A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1A61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AF04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3A3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E00D5" w14:paraId="1F29F03C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DDFC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F093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241F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A89B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1926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B4A6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2916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E00D5" w14:paraId="46D9A227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1ECF7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C77EE" w14:textId="77777777" w:rsidR="000E00D5" w:rsidRDefault="000E00D5" w:rsidP="005354AA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31A1C8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8319A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3A069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9DB038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E002D" w14:textId="77777777" w:rsidR="000E00D5" w:rsidRDefault="000E00D5" w:rsidP="005354A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E00D5" w14:paraId="76451D76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89E9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7E05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5F82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C1F7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DBFF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B97A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5045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5E775FFB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320" w14:textId="77777777" w:rsidR="000E00D5" w:rsidRDefault="000E00D5" w:rsidP="005354AA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24D3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7019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2077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1D3D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AD37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DACB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55313155" w14:textId="77777777" w:rsidTr="00010ACE">
        <w:trPr>
          <w:trHeight w:val="381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A0FE7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0E417" w14:textId="77777777" w:rsidR="000E00D5" w:rsidRDefault="000E00D5" w:rsidP="005354AA">
            <w:r w:rsidRPr="36DB83FA">
              <w:rPr>
                <w:b/>
                <w:bCs/>
                <w:snapToGrid w:val="0"/>
                <w:color w:val="0000FF"/>
              </w:rPr>
              <w:t>Detalhes do aviso</w:t>
            </w:r>
            <w:r>
              <w:t xml:space="preserve">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B11A9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148EC" w14:textId="77777777" w:rsidR="000E00D5" w:rsidRDefault="000E00D5" w:rsidP="005354AA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E77F58" w14:textId="77777777" w:rsidR="000E00D5" w:rsidRDefault="000E00D5" w:rsidP="005354AA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ReminderDetails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0D2551" w14:textId="77777777" w:rsidR="000E00D5" w:rsidRDefault="000E00D5" w:rsidP="005354AA"/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D5FCD" w14:textId="77777777" w:rsidR="000E00D5" w:rsidRDefault="000E00D5" w:rsidP="005354AA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E00D5" w14:paraId="55C27AF0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7F71" w14:textId="77777777" w:rsidR="000E00D5" w:rsidRDefault="000E00D5" w:rsidP="005354AA"/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EBAB" w14:textId="77777777" w:rsidR="000E00D5" w:rsidRDefault="000E00D5" w:rsidP="005354AA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do pedido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BBE3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D937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0671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9CE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DE3D" w14:textId="77777777" w:rsidR="000E00D5" w:rsidRDefault="000E00D5" w:rsidP="005354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E00D5" w14:paraId="74F7FF36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2C8B" w14:textId="77777777" w:rsidR="000E00D5" w:rsidRDefault="000E00D5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4CB" w14:textId="77777777" w:rsidR="000E00D5" w:rsidRPr="0079635E" w:rsidRDefault="000E00D5" w:rsidP="005354AA">
            <w:pPr>
              <w:rPr>
                <w:b/>
                <w:bCs/>
                <w:color w:val="000000"/>
                <w:szCs w:val="24"/>
              </w:rPr>
            </w:pPr>
            <w:proofErr w:type="gramStart"/>
            <w:r w:rsidRPr="0079635E">
              <w:rPr>
                <w:b/>
                <w:bCs/>
                <w:color w:val="000000"/>
                <w:szCs w:val="24"/>
              </w:rPr>
              <w:t>Data limite</w:t>
            </w:r>
            <w:proofErr w:type="gramEnd"/>
            <w:r w:rsidRPr="0079635E">
              <w:rPr>
                <w:b/>
                <w:bCs/>
                <w:color w:val="000000"/>
                <w:szCs w:val="24"/>
              </w:rPr>
              <w:t xml:space="preserve"> para a entrega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C07C" w14:textId="77777777" w:rsidR="000E00D5" w:rsidRDefault="000E00D5" w:rsidP="005354AA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2C7D" w14:textId="77777777" w:rsidR="000E00D5" w:rsidRDefault="000E00D5" w:rsidP="005354A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9047" w14:textId="77777777" w:rsidR="000E00D5" w:rsidRDefault="000E00D5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expirationDate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B79A" w14:textId="77777777" w:rsidR="000E00D5" w:rsidRDefault="000E00D5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778C" w14:textId="77777777" w:rsidR="000E00D5" w:rsidRDefault="000E00D5" w:rsidP="00010AC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3643B" w14:paraId="18F04ABE" w14:textId="77777777" w:rsidTr="00010ACE">
        <w:trPr>
          <w:trHeight w:val="382"/>
          <w:jc w:val="center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B8D1" w14:textId="77777777" w:rsidR="0043643B" w:rsidRDefault="0043643B" w:rsidP="005354AA">
            <w:pPr>
              <w:rPr>
                <w:color w:val="000000"/>
                <w:szCs w:val="24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F65A" w14:textId="4AFE055B" w:rsidR="0043643B" w:rsidRPr="007E4FBB" w:rsidRDefault="0043643B" w:rsidP="005354AA">
            <w:pPr>
              <w:rPr>
                <w:b/>
                <w:bCs/>
                <w:color w:val="000000"/>
                <w:szCs w:val="24"/>
              </w:rPr>
            </w:pPr>
            <w:r w:rsidRPr="007E4FBB">
              <w:rPr>
                <w:b/>
                <w:bCs/>
                <w:color w:val="000000"/>
                <w:szCs w:val="24"/>
              </w:rPr>
              <w:t>Audição prévia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F06" w14:textId="1620BDFD" w:rsidR="0043643B" w:rsidRPr="007E4FBB" w:rsidRDefault="0043643B" w:rsidP="005354AA">
            <w:pPr>
              <w:jc w:val="center"/>
              <w:rPr>
                <w:color w:val="000000"/>
                <w:sz w:val="18"/>
                <w:szCs w:val="24"/>
              </w:rPr>
            </w:pPr>
            <w:r w:rsidRPr="007E4FBB"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2B57" w14:textId="025DCF77" w:rsidR="0043643B" w:rsidRPr="007E4FBB" w:rsidRDefault="00AD1F6B" w:rsidP="005354AA">
            <w:pPr>
              <w:jc w:val="center"/>
              <w:rPr>
                <w:color w:val="000000"/>
                <w:szCs w:val="24"/>
              </w:rPr>
            </w:pPr>
            <w:r w:rsidRPr="007E4FBB">
              <w:rPr>
                <w:color w:val="000000"/>
                <w:szCs w:val="24"/>
              </w:rPr>
              <w:t>a</w:t>
            </w:r>
            <w:r w:rsidR="0043643B" w:rsidRPr="007E4FBB">
              <w:rPr>
                <w:color w:val="000000"/>
                <w:szCs w:val="24"/>
              </w:rPr>
              <w:t>n</w:t>
            </w:r>
            <w:r w:rsidRPr="007E4FBB">
              <w:rPr>
                <w:color w:val="000000"/>
                <w:szCs w:val="24"/>
              </w:rPr>
              <w:t>3</w:t>
            </w:r>
            <w:r w:rsidR="0043643B" w:rsidRPr="007E4FBB">
              <w:rPr>
                <w:color w:val="000000"/>
                <w:szCs w:val="24"/>
              </w:rPr>
              <w:t>000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5A23" w14:textId="706B2E24" w:rsidR="0043643B" w:rsidRPr="007E4FBB" w:rsidRDefault="007E4FBB" w:rsidP="005354AA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4FBB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E4FBB">
              <w:rPr>
                <w:b/>
                <w:bCs/>
                <w:snapToGrid w:val="0"/>
                <w:szCs w:val="24"/>
              </w:rPr>
              <w:t>rightToBeHeard</w:t>
            </w:r>
            <w:proofErr w:type="spellEnd"/>
            <w:r w:rsidR="0043643B" w:rsidRPr="007E4FBB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6AB" w14:textId="77777777" w:rsidR="0043643B" w:rsidRDefault="0043643B" w:rsidP="005354AA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9934" w14:textId="4B22ABEF" w:rsidR="0043643B" w:rsidRDefault="0043643B" w:rsidP="00010ACE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2486522E" w14:textId="033B8543" w:rsidR="00DE46D4" w:rsidRDefault="00010ACE" w:rsidP="00010ACE">
      <w:pPr>
        <w:pStyle w:val="Legenda"/>
        <w:jc w:val="center"/>
      </w:pPr>
      <w:bookmarkStart w:id="4" w:name="_Toc17558811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cc438a</w:t>
      </w:r>
      <w:bookmarkEnd w:id="4"/>
    </w:p>
    <w:p w14:paraId="5A3F5A64" w14:textId="2E87DEED" w:rsidR="00DE46D4" w:rsidRDefault="00DE46D4" w:rsidP="004F7761">
      <w:pPr>
        <w:sectPr w:rsidR="00DE46D4" w:rsidSect="00D052EB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5" w:name="_Toc107238333"/>
      <w:bookmarkStart w:id="6" w:name="_Toc175588110"/>
      <w:r w:rsidRPr="00C35F7D">
        <w:lastRenderedPageBreak/>
        <w:t>Legenda</w:t>
      </w:r>
      <w:bookmarkEnd w:id="5"/>
      <w:bookmarkEnd w:id="6"/>
    </w:p>
    <w:p w14:paraId="13BE4965" w14:textId="77777777" w:rsidR="00124C1B" w:rsidRDefault="00124C1B" w:rsidP="00124C1B">
      <w:pPr>
        <w:spacing w:before="120" w:after="0" w:line="360" w:lineRule="auto"/>
        <w:ind w:left="357"/>
        <w:rPr>
          <w:b/>
        </w:rPr>
      </w:pPr>
    </w:p>
    <w:p w14:paraId="6A43D04A" w14:textId="1C556988" w:rsidR="0065180E" w:rsidRDefault="0065180E" w:rsidP="0065180E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469A9135" w14:textId="77777777" w:rsidR="0065180E" w:rsidRPr="004E460D" w:rsidRDefault="0065180E" w:rsidP="0065180E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32C16E6E" w14:textId="77777777" w:rsidR="0065180E" w:rsidRDefault="0065180E" w:rsidP="0065180E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41B63313" w14:textId="77777777" w:rsidR="0065180E" w:rsidRDefault="0065180E" w:rsidP="0065180E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05D233D3" w14:textId="77777777" w:rsidR="0065180E" w:rsidRDefault="0065180E" w:rsidP="0065180E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6C1AE9E9" w14:textId="77777777" w:rsidR="0065180E" w:rsidRDefault="0065180E" w:rsidP="0065180E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F8C7BB1" w14:textId="77777777" w:rsidR="0065180E" w:rsidRDefault="0065180E" w:rsidP="0065180E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2B720C72" w14:textId="77777777" w:rsidR="0065180E" w:rsidRDefault="0065180E" w:rsidP="0065180E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51542E68" w14:textId="77777777" w:rsidR="0065180E" w:rsidRDefault="0065180E" w:rsidP="0065180E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25852014" w14:textId="77777777" w:rsidR="0065180E" w:rsidRDefault="0065180E" w:rsidP="0065180E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7F2C6000" w14:textId="77777777" w:rsidR="0065180E" w:rsidRDefault="0065180E" w:rsidP="0065180E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646BDDCD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192900C7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550F9D12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309A004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334CA98C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1F112F83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71586B49" w14:textId="77777777" w:rsidR="0065180E" w:rsidRDefault="0065180E" w:rsidP="0065180E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6818C049" w14:textId="77777777" w:rsidR="0065180E" w:rsidRDefault="0065180E" w:rsidP="0065180E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7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18959899" w14:textId="77777777" w:rsidR="0065180E" w:rsidRPr="00FC5BE3" w:rsidRDefault="0065180E" w:rsidP="0065180E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3E0BE486" w14:textId="77777777" w:rsidR="0065180E" w:rsidRPr="00FC5BE3" w:rsidRDefault="0065180E" w:rsidP="0065180E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94AB255" w14:textId="77777777" w:rsidR="0065180E" w:rsidRPr="00FC5BE3" w:rsidRDefault="0065180E" w:rsidP="0065180E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71A855EC" w14:textId="77777777" w:rsidR="0065180E" w:rsidRPr="00FC5BE3" w:rsidRDefault="0065180E" w:rsidP="0065180E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61F51FEA" w14:textId="77777777" w:rsidR="0065180E" w:rsidRDefault="0065180E" w:rsidP="0065180E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Pr="4D6AB062">
        <w:rPr>
          <w:b/>
          <w:bCs/>
        </w:rPr>
        <w:t>CC438A</w:t>
      </w:r>
      <w:r>
        <w:t>&gt; tem profundidade 1. Os elementos &lt;</w:t>
      </w:r>
      <w:proofErr w:type="spellStart"/>
      <w:r w:rsidRPr="4D6AB062">
        <w:rPr>
          <w:b/>
          <w:bCs/>
        </w:rPr>
        <w:t>messageHeader</w:t>
      </w:r>
      <w:proofErr w:type="spellEnd"/>
      <w:r>
        <w:t>&gt; e &lt;</w:t>
      </w:r>
      <w:proofErr w:type="spellStart"/>
      <w:r w:rsidRPr="4D6AB062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4D6AB062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4D6AB062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7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D052EB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2155B" w14:textId="77777777" w:rsidR="00D052EB" w:rsidRDefault="00D052EB" w:rsidP="00E91D07">
      <w:pPr>
        <w:spacing w:after="0" w:line="240" w:lineRule="auto"/>
      </w:pPr>
      <w:r>
        <w:separator/>
      </w:r>
    </w:p>
  </w:endnote>
  <w:endnote w:type="continuationSeparator" w:id="0">
    <w:p w14:paraId="2E39B132" w14:textId="77777777" w:rsidR="00D052EB" w:rsidRDefault="00D052EB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691836B2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5A3C390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64A6C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5A356B1B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914EFB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042D6E44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2B946FD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502D5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7BDCDF83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C1A36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1DDB5298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1B5F9D18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502D5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037B18A3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64A6C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216FBAD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90C8F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90C8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777777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00BAEF6B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56A23F89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64A6C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54A1CDDB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F64A6C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5E35CB" w14:paraId="6F8C0EA4" w14:textId="77777777" w:rsidTr="003C3A64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C7FD7F2" w14:textId="0AA3DE9C" w:rsidR="005E35CB" w:rsidRDefault="005E35CB" w:rsidP="005E35CB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FBB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5E35CB" w14:paraId="202E5DD6" w14:textId="77777777" w:rsidTr="003C3A64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B1A9E77" w14:textId="3DA2C1E0" w:rsidR="005E35CB" w:rsidRDefault="005E35CB" w:rsidP="005E35CB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C1A36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73E22DA" w14:textId="0392A34A" w:rsidR="005E35CB" w:rsidRDefault="005E35CB" w:rsidP="005E35CB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502D5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5CC0D7E" w14:textId="77777777" w:rsidR="005E35CB" w:rsidRDefault="005E35CB" w:rsidP="005E35CB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58997" w14:textId="77777777" w:rsidR="00D052EB" w:rsidRDefault="00D052EB" w:rsidP="00E91D07">
      <w:pPr>
        <w:spacing w:after="0" w:line="240" w:lineRule="auto"/>
      </w:pPr>
      <w:r>
        <w:separator/>
      </w:r>
    </w:p>
  </w:footnote>
  <w:footnote w:type="continuationSeparator" w:id="0">
    <w:p w14:paraId="2DA902F6" w14:textId="77777777" w:rsidR="00D052EB" w:rsidRDefault="00D052EB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4E4DB27B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EF08C8">
            <w:rPr>
              <w:rFonts w:eastAsia="Adobe Heiti Std R" w:cs="Arial"/>
              <w:color w:val="7F7F7F"/>
            </w:rPr>
            <w:t>Guia XML - Mensagem CC438A v1.2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363D5562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0502D5">
      <w:rPr>
        <w:rFonts w:eastAsia="Adobe Heiti Std R" w:cs="Arial"/>
        <w:color w:val="7F7F7F"/>
      </w:rPr>
      <w:t>Guia XML - Mensagem CC438A v1.2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68A41461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914EFB">
      <w:rPr>
        <w:rFonts w:eastAsia="Adobe Heiti Std R" w:cs="Arial"/>
        <w:color w:val="7F7F7F"/>
      </w:rPr>
      <w:t>Guia XML - Mensagem CC438A v1.2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05EDB760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EB34DE">
            <w:rPr>
              <w:rFonts w:eastAsia="Adobe Heiti Std R" w:cs="Arial"/>
              <w:color w:val="7F7F7F"/>
            </w:rPr>
            <w:t>Guia XML - Mensagem CC432A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9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0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3F564C85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0502D5">
      <w:rPr>
        <w:rFonts w:eastAsia="Adobe Heiti Std R" w:cs="Arial"/>
        <w:color w:val="7F7F7F"/>
      </w:rPr>
      <w:t>Guia XML - Mensagem CC438A v1.2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6C789FE1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0502D5">
      <w:rPr>
        <w:rFonts w:eastAsia="Adobe Heiti Std R" w:cs="Arial"/>
        <w:color w:val="7F7F7F"/>
      </w:rPr>
      <w:t>Guia XML - Mensagem CC438A v1.2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01229"/>
    <w:multiLevelType w:val="hybridMultilevel"/>
    <w:tmpl w:val="DE1C9B4C"/>
    <w:lvl w:ilvl="0" w:tplc="1E4253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ED22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949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5A6B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C1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668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0C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D4B0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5A9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91B698"/>
    <w:multiLevelType w:val="hybridMultilevel"/>
    <w:tmpl w:val="045C9834"/>
    <w:lvl w:ilvl="0" w:tplc="68D88B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2D6EA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E69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20B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048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542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C2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7E4F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621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922823">
    <w:abstractNumId w:val="17"/>
  </w:num>
  <w:num w:numId="2" w16cid:durableId="353456515">
    <w:abstractNumId w:val="27"/>
  </w:num>
  <w:num w:numId="3" w16cid:durableId="1740127503">
    <w:abstractNumId w:val="24"/>
  </w:num>
  <w:num w:numId="4" w16cid:durableId="1916090744">
    <w:abstractNumId w:val="15"/>
  </w:num>
  <w:num w:numId="5" w16cid:durableId="407653749">
    <w:abstractNumId w:val="24"/>
  </w:num>
  <w:num w:numId="6" w16cid:durableId="1140926260">
    <w:abstractNumId w:val="15"/>
  </w:num>
  <w:num w:numId="7" w16cid:durableId="1563710658">
    <w:abstractNumId w:val="24"/>
  </w:num>
  <w:num w:numId="8" w16cid:durableId="1221674597">
    <w:abstractNumId w:val="15"/>
  </w:num>
  <w:num w:numId="9" w16cid:durableId="2100249092">
    <w:abstractNumId w:val="19"/>
  </w:num>
  <w:num w:numId="10" w16cid:durableId="1742219413">
    <w:abstractNumId w:val="33"/>
  </w:num>
  <w:num w:numId="11" w16cid:durableId="1752387642">
    <w:abstractNumId w:val="14"/>
  </w:num>
  <w:num w:numId="12" w16cid:durableId="587661404">
    <w:abstractNumId w:val="13"/>
  </w:num>
  <w:num w:numId="13" w16cid:durableId="2115129860">
    <w:abstractNumId w:val="25"/>
  </w:num>
  <w:num w:numId="14" w16cid:durableId="888372608">
    <w:abstractNumId w:val="29"/>
  </w:num>
  <w:num w:numId="15" w16cid:durableId="1377584123">
    <w:abstractNumId w:val="16"/>
  </w:num>
  <w:num w:numId="16" w16cid:durableId="74860010">
    <w:abstractNumId w:val="16"/>
    <w:lvlOverride w:ilvl="0">
      <w:startOverride w:val="1"/>
    </w:lvlOverride>
  </w:num>
  <w:num w:numId="17" w16cid:durableId="348609990">
    <w:abstractNumId w:val="21"/>
  </w:num>
  <w:num w:numId="18" w16cid:durableId="1725443938">
    <w:abstractNumId w:val="31"/>
  </w:num>
  <w:num w:numId="19" w16cid:durableId="1860318410">
    <w:abstractNumId w:val="32"/>
  </w:num>
  <w:num w:numId="20" w16cid:durableId="1075709663">
    <w:abstractNumId w:val="18"/>
  </w:num>
  <w:num w:numId="21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1"/>
  </w:num>
  <w:num w:numId="23" w16cid:durableId="1166483133">
    <w:abstractNumId w:val="21"/>
  </w:num>
  <w:num w:numId="24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8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0"/>
    <w:lvlOverride w:ilvl="0">
      <w:startOverride w:val="1"/>
    </w:lvlOverride>
  </w:num>
  <w:num w:numId="38" w16cid:durableId="1614701665">
    <w:abstractNumId w:val="23"/>
  </w:num>
  <w:num w:numId="39" w16cid:durableId="852303945">
    <w:abstractNumId w:val="10"/>
  </w:num>
  <w:num w:numId="40" w16cid:durableId="1126774120">
    <w:abstractNumId w:val="12"/>
  </w:num>
  <w:num w:numId="41" w16cid:durableId="377970344">
    <w:abstractNumId w:val="30"/>
  </w:num>
  <w:num w:numId="42" w16cid:durableId="1159348061">
    <w:abstractNumId w:val="11"/>
  </w:num>
  <w:num w:numId="43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0ACE"/>
    <w:rsid w:val="00011AEE"/>
    <w:rsid w:val="000502D5"/>
    <w:rsid w:val="000614BF"/>
    <w:rsid w:val="00063BDB"/>
    <w:rsid w:val="00081CEF"/>
    <w:rsid w:val="000D12ED"/>
    <w:rsid w:val="000D733E"/>
    <w:rsid w:val="000D7F24"/>
    <w:rsid w:val="000E00D5"/>
    <w:rsid w:val="000F3CF8"/>
    <w:rsid w:val="00104A87"/>
    <w:rsid w:val="00106546"/>
    <w:rsid w:val="00107319"/>
    <w:rsid w:val="00124C1B"/>
    <w:rsid w:val="00161C5E"/>
    <w:rsid w:val="00162461"/>
    <w:rsid w:val="001703D5"/>
    <w:rsid w:val="0017683D"/>
    <w:rsid w:val="00187135"/>
    <w:rsid w:val="001D45CB"/>
    <w:rsid w:val="001E2B12"/>
    <w:rsid w:val="00205045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C6D70"/>
    <w:rsid w:val="002D637F"/>
    <w:rsid w:val="002D7563"/>
    <w:rsid w:val="002E20F9"/>
    <w:rsid w:val="002E44D0"/>
    <w:rsid w:val="002F22A2"/>
    <w:rsid w:val="00303E98"/>
    <w:rsid w:val="00314888"/>
    <w:rsid w:val="0032284D"/>
    <w:rsid w:val="00342441"/>
    <w:rsid w:val="00351E87"/>
    <w:rsid w:val="00374F95"/>
    <w:rsid w:val="003C4F42"/>
    <w:rsid w:val="003C564E"/>
    <w:rsid w:val="003D4069"/>
    <w:rsid w:val="003D514A"/>
    <w:rsid w:val="003E5945"/>
    <w:rsid w:val="0041247B"/>
    <w:rsid w:val="004171EB"/>
    <w:rsid w:val="004176AD"/>
    <w:rsid w:val="004262C1"/>
    <w:rsid w:val="0043643B"/>
    <w:rsid w:val="00436A08"/>
    <w:rsid w:val="0044052D"/>
    <w:rsid w:val="0044425F"/>
    <w:rsid w:val="004450D3"/>
    <w:rsid w:val="00457A45"/>
    <w:rsid w:val="004601D4"/>
    <w:rsid w:val="004936EE"/>
    <w:rsid w:val="00495F1C"/>
    <w:rsid w:val="00497C18"/>
    <w:rsid w:val="004A7982"/>
    <w:rsid w:val="004B0153"/>
    <w:rsid w:val="004C00AB"/>
    <w:rsid w:val="004C52E7"/>
    <w:rsid w:val="004F7761"/>
    <w:rsid w:val="00500777"/>
    <w:rsid w:val="0051731A"/>
    <w:rsid w:val="00535142"/>
    <w:rsid w:val="005440CB"/>
    <w:rsid w:val="00553292"/>
    <w:rsid w:val="00570095"/>
    <w:rsid w:val="00570206"/>
    <w:rsid w:val="005B2467"/>
    <w:rsid w:val="005B2611"/>
    <w:rsid w:val="005C7416"/>
    <w:rsid w:val="005E2044"/>
    <w:rsid w:val="005E35CB"/>
    <w:rsid w:val="005E7485"/>
    <w:rsid w:val="006140E6"/>
    <w:rsid w:val="00635CF9"/>
    <w:rsid w:val="00640F66"/>
    <w:rsid w:val="00640F89"/>
    <w:rsid w:val="00645BD1"/>
    <w:rsid w:val="0065180E"/>
    <w:rsid w:val="00651CED"/>
    <w:rsid w:val="0065427D"/>
    <w:rsid w:val="0066157D"/>
    <w:rsid w:val="00675706"/>
    <w:rsid w:val="0068164B"/>
    <w:rsid w:val="006A2AFC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B53FA"/>
    <w:rsid w:val="007E02DD"/>
    <w:rsid w:val="007E2F5A"/>
    <w:rsid w:val="007E4FBB"/>
    <w:rsid w:val="008125B7"/>
    <w:rsid w:val="00824731"/>
    <w:rsid w:val="0083589A"/>
    <w:rsid w:val="008529E5"/>
    <w:rsid w:val="00872696"/>
    <w:rsid w:val="0088073C"/>
    <w:rsid w:val="008B2301"/>
    <w:rsid w:val="008D26EB"/>
    <w:rsid w:val="008E1504"/>
    <w:rsid w:val="008F04FE"/>
    <w:rsid w:val="00903603"/>
    <w:rsid w:val="00906A17"/>
    <w:rsid w:val="00914EFB"/>
    <w:rsid w:val="00917423"/>
    <w:rsid w:val="00922025"/>
    <w:rsid w:val="009610C7"/>
    <w:rsid w:val="00967C73"/>
    <w:rsid w:val="009911FD"/>
    <w:rsid w:val="009A2D75"/>
    <w:rsid w:val="009C1817"/>
    <w:rsid w:val="009D427B"/>
    <w:rsid w:val="009F10B7"/>
    <w:rsid w:val="00A02924"/>
    <w:rsid w:val="00A074F1"/>
    <w:rsid w:val="00A4106B"/>
    <w:rsid w:val="00A432B1"/>
    <w:rsid w:val="00A62A10"/>
    <w:rsid w:val="00A63C0A"/>
    <w:rsid w:val="00A73227"/>
    <w:rsid w:val="00A816BF"/>
    <w:rsid w:val="00A9321F"/>
    <w:rsid w:val="00A9484F"/>
    <w:rsid w:val="00AB77E2"/>
    <w:rsid w:val="00AC1A36"/>
    <w:rsid w:val="00AC2767"/>
    <w:rsid w:val="00AD1F6B"/>
    <w:rsid w:val="00AE5EA5"/>
    <w:rsid w:val="00AE66F6"/>
    <w:rsid w:val="00AF46CA"/>
    <w:rsid w:val="00B00D65"/>
    <w:rsid w:val="00B25815"/>
    <w:rsid w:val="00B35A7E"/>
    <w:rsid w:val="00B42F8A"/>
    <w:rsid w:val="00B450BB"/>
    <w:rsid w:val="00B50E21"/>
    <w:rsid w:val="00B56BD1"/>
    <w:rsid w:val="00B74B66"/>
    <w:rsid w:val="00B82705"/>
    <w:rsid w:val="00B8381D"/>
    <w:rsid w:val="00B86E26"/>
    <w:rsid w:val="00BF5281"/>
    <w:rsid w:val="00C10919"/>
    <w:rsid w:val="00C22067"/>
    <w:rsid w:val="00C46A7C"/>
    <w:rsid w:val="00C674AB"/>
    <w:rsid w:val="00C82562"/>
    <w:rsid w:val="00C862CF"/>
    <w:rsid w:val="00C9209D"/>
    <w:rsid w:val="00C96A25"/>
    <w:rsid w:val="00CA271A"/>
    <w:rsid w:val="00CA3026"/>
    <w:rsid w:val="00CA3771"/>
    <w:rsid w:val="00CB04B7"/>
    <w:rsid w:val="00CB33AA"/>
    <w:rsid w:val="00CC2FE6"/>
    <w:rsid w:val="00CD27F0"/>
    <w:rsid w:val="00CE079E"/>
    <w:rsid w:val="00CE29C5"/>
    <w:rsid w:val="00CF1779"/>
    <w:rsid w:val="00D02692"/>
    <w:rsid w:val="00D052EB"/>
    <w:rsid w:val="00D07F24"/>
    <w:rsid w:val="00D118CC"/>
    <w:rsid w:val="00D138D6"/>
    <w:rsid w:val="00D350F7"/>
    <w:rsid w:val="00D35406"/>
    <w:rsid w:val="00D44340"/>
    <w:rsid w:val="00D77210"/>
    <w:rsid w:val="00D9650A"/>
    <w:rsid w:val="00DB2B82"/>
    <w:rsid w:val="00DB3FA7"/>
    <w:rsid w:val="00DB4315"/>
    <w:rsid w:val="00DB72F5"/>
    <w:rsid w:val="00DC2E71"/>
    <w:rsid w:val="00DE46D4"/>
    <w:rsid w:val="00E25666"/>
    <w:rsid w:val="00E456FA"/>
    <w:rsid w:val="00E61DE2"/>
    <w:rsid w:val="00E7176A"/>
    <w:rsid w:val="00E91D07"/>
    <w:rsid w:val="00EB34DE"/>
    <w:rsid w:val="00EC53D6"/>
    <w:rsid w:val="00EE550B"/>
    <w:rsid w:val="00EF08C8"/>
    <w:rsid w:val="00F25FEE"/>
    <w:rsid w:val="00F47A45"/>
    <w:rsid w:val="00F609B3"/>
    <w:rsid w:val="00F61D5F"/>
    <w:rsid w:val="00F64A6C"/>
    <w:rsid w:val="00F67034"/>
    <w:rsid w:val="00F71AF3"/>
    <w:rsid w:val="00F74467"/>
    <w:rsid w:val="00F83F00"/>
    <w:rsid w:val="00F90C8F"/>
    <w:rsid w:val="00F921A8"/>
    <w:rsid w:val="00F924B6"/>
    <w:rsid w:val="00FB61AB"/>
    <w:rsid w:val="00FD5694"/>
    <w:rsid w:val="00FF0E0F"/>
    <w:rsid w:val="00FF641D"/>
    <w:rsid w:val="0F5D3B40"/>
    <w:rsid w:val="2E31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66E311-A3B7-4470-B041-A789475D7960}"/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9b2a73b7-b401-4ef1-8c8e-4fc2c9d296cd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c600360-ef50-4c27-8836-584973eda9e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22</TotalTime>
  <Pages>6</Pages>
  <Words>669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105</cp:revision>
  <cp:lastPrinted>2018-04-12T08:26:00Z</cp:lastPrinted>
  <dcterms:created xsi:type="dcterms:W3CDTF">2023-02-02T09:29:00Z</dcterms:created>
  <dcterms:modified xsi:type="dcterms:W3CDTF">2024-08-26T17:11:00Z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1.2</vt:lpwstr>
  </property>
  <property fmtid="{D5CDD505-2E9C-101B-9397-08002B2CF9AE}" pid="13" name="data">
    <vt:lpwstr>01-09-2024</vt:lpwstr>
  </property>
  <property fmtid="{D5CDD505-2E9C-101B-9397-08002B2CF9AE}" pid="14" name="NomeManual">
    <vt:lpwstr>Guia XML - Mensagem CC438A v1.2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2024-02-19T15:33:42Z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47532c22-c108-46a0-80ab-ba6f28707595</vt:lpwstr>
  </property>
  <property fmtid="{D5CDD505-2E9C-101B-9397-08002B2CF9AE}" pid="42" name="MSIP_Label_ecb69475-382c-4c7a-b21d-8ca64eeef1bd_ContentBits">
    <vt:lpwstr>0</vt:lpwstr>
  </property>
</Properties>
</file>